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66735F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คู่มือสำหรับประชาชน</w:t>
      </w:r>
      <w:r w:rsidR="001B1C8D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 xml:space="preserve">: </w:t>
      </w:r>
      <w:r w:rsidR="00C81DB8" w:rsidRPr="0066735F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  <w:cs/>
          <w:lang w:bidi="th-TH"/>
        </w:rPr>
        <w:t>การขอจดแจ้งรายละเอียดการผลิตเพื่อขายหรือนำเข้าเพื่อขายเครื่องสำอางควบคุม</w:t>
      </w:r>
    </w:p>
    <w:p w:rsidR="00D239AD" w:rsidRPr="0066735F" w:rsidRDefault="00D239AD" w:rsidP="00D239A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หน่วยงาน</w:t>
      </w:r>
      <w:r w:rsidR="002B2D62" w:rsidRPr="0066735F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ที่รับผิดชอบ</w:t>
      </w:r>
      <w:r w:rsidRPr="0066735F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:</w:t>
      </w:r>
      <w:r w:rsidR="0097528A"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สำนักงานสาธารณสุขจังหวัด</w:t>
      </w:r>
      <w:r w:rsidR="00AD4933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D239AD" w:rsidRPr="0066735F" w:rsidRDefault="00C3045F" w:rsidP="00D239A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>กระทรวง</w:t>
      </w:r>
      <w:r w:rsidRPr="0066735F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: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กระทรวงสาธารณสุข</w:t>
      </w:r>
    </w:p>
    <w:p w:rsidR="003F4A0D" w:rsidRPr="0066735F" w:rsidRDefault="00D8611D" w:rsidP="00D239AD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  <w:lang w:bidi="th-TH"/>
        </w:rPr>
        <w:pict>
          <v:line id="Straight Connector 2" o:spid="_x0000_s1026" style="position:absolute;z-index:251658240;visibility:visible;mso-wrap-distance-top:-3e-5mm;mso-wrap-distance-bottom:-3e-5mm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<v:stroke joinstyle="miter"/>
            <o:lock v:ext="edit" shapetype="f"/>
          </v:line>
        </w:pict>
      </w:r>
    </w:p>
    <w:p w:rsidR="002B2D62" w:rsidRPr="0066735F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ชื่อกระบวนงาน</w:t>
      </w:r>
      <w:r w:rsidRPr="0066735F"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  <w:t>: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การขอจดแจ้งรายละเอียดการผลิตเพื่อขายหรือนำเข้าเพื่อขายเครื่องสำอางควบคุม</w:t>
      </w:r>
    </w:p>
    <w:p w:rsidR="00132E1B" w:rsidRPr="0066735F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:</w:t>
      </w:r>
      <w:r w:rsidR="0097528A">
        <w:rPr>
          <w:rFonts w:ascii="Cordia New" w:hAnsi="Cordia New" w:hint="cs"/>
          <w:noProof/>
          <w:sz w:val="30"/>
          <w:szCs w:val="30"/>
          <w:cs/>
          <w:lang w:bidi="th-TH"/>
        </w:rPr>
        <w:t xml:space="preserve"> สำนักงานสาธารณสุขจังหวัด</w:t>
      </w:r>
      <w:r w:rsidR="00AD4933">
        <w:rPr>
          <w:rFonts w:ascii="Cordia New" w:hAnsi="Cordia New" w:hint="cs"/>
          <w:noProof/>
          <w:sz w:val="30"/>
          <w:szCs w:val="30"/>
          <w:cs/>
          <w:lang w:bidi="th-TH"/>
        </w:rPr>
        <w:t>แพร่</w:t>
      </w:r>
    </w:p>
    <w:p w:rsidR="00132E1B" w:rsidRPr="0066735F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ประเภทของงานบริการ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: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132E1B" w:rsidRPr="0066735F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หมวดหมู่ของงานบริการ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: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รับแจ้ง</w:t>
      </w: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132E1B" w:rsidRPr="0066735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ประกาศกระทรวงสาธารณสุขเรื่องกําหนดวัตถุกันเสียที่อาจใช้เป็นส่วนผสมในการผลิตเครื่องสําอาง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2557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240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25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พฤศจิกายน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2557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46)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2550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เรื่องผลิตภัณฑ์เครื่องสำอางที่มีสารป้องกันแสงแดดประกาศในราชกิจานุเบกษาเล่ม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 124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88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งลงวันที่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กรกฎาคม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2550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3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ประกาศกระทรวงสาธารณสุขเรื่องผลิตภัณฑ์เครื่องสําอางที่มีสารป้องกันแสงแดด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39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23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กุมภาพันธ์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4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เรื่องกำหนดสีที่อาจใช้เป็นส่วนผสมในการผลิตเครื่องสำอางประกาศในราชกิจานุเบกษาเล่ม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125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71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เมษายน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2551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บ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เครื่องสำอางพ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 2535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6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กฎกระทรวงกำหนดหลักเกณฑ์และวิธีการแจ้งการผลิตเพื่อขายหรือนำเข้าเพื่อขายเครื่องสำอางควบคุมพ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 2553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7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สำนักงานคณะกรรมการอาหารและยาเรื่องกำหนดแบบแจ้งรายละเอียดการผลิตเพื่อขายหรือนำเข้าเพื่อขายเครื่องสำอางควบคุม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 2557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8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เรื่องกำหนดชื่อและปริมาณของวัตถุที่อาจใช้เป็นส่วนผสมในการผลิตเครื่องสำอาง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125</w:t>
            </w:r>
            <w:r w:rsidR="007210B4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ตอนพิเศษ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162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งลงวันที่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ตุลาคม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 2551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9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ขเรื่องกําหนดชื่อและปริมาณของวัตถุที่อาจ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2)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ประกาศในราชกิจานุเบกษาเล่ม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129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ตอนพิเศษ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39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23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กุมภาพันธ์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10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ขเรื่องกําหนดชื่อและปริมาณของวัตถุที่อาจ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3)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ประกาศในราชกิจานุเบกษาเล่ม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107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6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กรกฎาคม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11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แก้คําผิดประกาศกระทรวงสาธารณสุขเรื่องกําหนดชื่อและปริมาณของวัตถุที่อาจ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148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12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เรื่องกําหนดชื่อและปริมาณของวัตถุที่อาจใช้เป็นส่วนผสมในการผลิตเครื่องสํา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4)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กาศในราชกิจานุเบกษาเล่ม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130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74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2556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13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เรื่องกําหนดชื่อและปริมาณของวัตถุที่อาจใช้เป็นส่วนผสมในการผลิตเครื่องสํา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5)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2557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240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25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พฤศจิกายน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2557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w:t>14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รื่องกำหนดวัตถุที่ห้ามใช้เป็นส่วนผสมในการผลิตเครื่องสำอางประกาศในราชกิจานุเบกษาเล่ม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125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80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พฤษภาคม</w:t>
            </w:r>
            <w:r w:rsidR="007210B4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551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15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รื่องกำหนดวัตถุที่ห้ามใช้เป็นส่วนผสมในการผลิตเครื่องสำอาง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126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46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มีนาคม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2552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16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รื่องกําหนดวัตถุที่ห้ามใช้เป็นส่วนผสมในการผลิตเครื่องสําอาง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39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23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กุมภาพันธ์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17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รื่องกําหนดวัตถุที่ห้ามใช้เป็นส่วนผสมในการผลิตเครื่องสําอาง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4)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39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23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กุมภาพันธ์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18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40A5B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รื่องกําหนดวัตถุที่ห้ามใช้เป็นส่วนผสมในการผลิตเครื่องสําอาง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5)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129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127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22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สิงหาคม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2555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19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รื่องกําหนดวัตถุที่ห้ามใช้เป็นส่วนผสมในการผลิตเครื่องสําอาง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6)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9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23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มกราคม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2556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20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รื่องกําหนดวัตถุที่ห้ามใช้เป็นส่วนผสมในการผลิตเครื่องสําอาง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7)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119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16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กันยายน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2556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21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รื่องกําหนดวัตถุที่ห้ามใช้เป็นส่วนผสมในการผลิตเครื่องสําอาง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8)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2557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54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28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มีนาคม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2557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22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รื่องกําหนดวัตถุที่ห้ามใช้เป็นส่วนผสมในการผลิตเครื่องสําอาง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9)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2557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131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202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8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ตุลาคม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2557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23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ประกาศกระทรวงสาธารณสุข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ฉบับที่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47)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พ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ศ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. 2550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เรื่องกำหนดวัตถุกันเสียที่อาจใช้เป็นส่วนผสมในการผลิตเครื่องสำอางประกาศในราชกิจานุเบกษาเล่ม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124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164 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 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29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ตุลาคม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 2550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24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รื่องกำหนดวัตถุกันเสียที่อาจใช้เป็นส่วนผสมในการผลิตเครื่องสำอาง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ประกาศในราชกิจานุเบกษาเล่ม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126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ตอนพิเศษที่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143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30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กันยายน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 2552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25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รื่องกำหนดลักษณะของเครื่องสำอางที่ห้ามผลิตนำเข้าหรือขาย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2)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ประกาศในราชกิจานุเบกษาเล่ม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130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ตอนพิเศษ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9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งลงวันที่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23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มกราคม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2556</w:t>
            </w:r>
          </w:p>
        </w:tc>
      </w:tr>
      <w:tr w:rsidR="0066735F" w:rsidRPr="0066735F" w:rsidTr="001D64B9">
        <w:tc>
          <w:tcPr>
            <w:tcW w:w="675" w:type="dxa"/>
          </w:tcPr>
          <w:p w:rsidR="00394708" w:rsidRPr="0066735F" w:rsidRDefault="00394708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26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ประกาศกระทรวงสาธารณสุ</w:t>
            </w:r>
            <w:r w:rsidR="00365F17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ข เ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รื่องกำหนดลักษณะของเครื่องสำอางที่ห้ามผลิตนำเข้าหรือขายประกาศในราชกิจานุเบกษาเล่ม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127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ตอนพิเศษ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51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งลงวันที่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23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เมษายน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2553</w:t>
            </w:r>
          </w:p>
          <w:p w:rsidR="00394708" w:rsidRPr="0066735F" w:rsidRDefault="00394708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</w:p>
        </w:tc>
      </w:tr>
    </w:tbl>
    <w:p w:rsidR="003F4A0D" w:rsidRPr="0066735F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ระดับผลกระทบ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 xml:space="preserve">: 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/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สังคม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3F4A0D" w:rsidRPr="0066735F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พื้นที่ให้บริการ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 xml:space="preserve">: </w:t>
      </w:r>
      <w:r w:rsidR="002F2E1C">
        <w:rPr>
          <w:rFonts w:ascii="TH SarabunPSK" w:hAnsi="TH SarabunPSK" w:cs="TH SarabunPSK"/>
          <w:noProof/>
          <w:color w:val="000000" w:themeColor="text1"/>
          <w:sz w:val="32"/>
          <w:szCs w:val="32"/>
          <w:lang w:bidi="th-TH"/>
        </w:rPr>
        <w:t xml:space="preserve"> 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 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ส่วนภูมิภาค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C77AEA" w:rsidRPr="0066735F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="00386171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เริ่มนับเวลาตั้งแต่การยื่นเอกสารที่ครบถ้วนจนถึงได้รับใบ</w:t>
      </w:r>
      <w:r w:rsidR="0038617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แบบ จ.ค. ที่ระบุเลขที่ใบรับแจ้ง</w:t>
      </w:r>
      <w:r w:rsidR="00C77AEA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3F4A0D" w:rsidRPr="0066735F" w:rsidRDefault="00C77AEA" w:rsidP="003F4A0D">
      <w:pPr>
        <w:spacing w:after="0" w:line="240" w:lineRule="auto"/>
        <w:ind w:left="360"/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 xml:space="preserve"> / ข้อกำหนด ฯลฯ</w:t>
      </w:r>
      <w:r w:rsidRPr="0066735F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ab/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3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วันทำการ</w:t>
      </w:r>
    </w:p>
    <w:p w:rsidR="00075E4A" w:rsidRPr="0066735F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ข้อมูลสถิติ</w:t>
      </w:r>
    </w:p>
    <w:p w:rsidR="00075E4A" w:rsidRPr="0066735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lastRenderedPageBreak/>
        <w:tab/>
        <w:t>จำนวนเฉลี่ยต่อเดือน</w:t>
      </w:r>
      <w:r w:rsidR="00AD4933">
        <w:rPr>
          <w:rFonts w:ascii="TH SarabunPSK" w:hAnsi="TH SarabunPSK" w:cs="TH SarabunPSK" w:hint="cs"/>
          <w:noProof/>
          <w:color w:val="000000" w:themeColor="text1"/>
          <w:sz w:val="32"/>
          <w:szCs w:val="32"/>
          <w:cs/>
          <w:lang w:bidi="th-TH"/>
        </w:rPr>
        <w:t xml:space="preserve"> </w:t>
      </w:r>
      <w:r w:rsidR="00AD4933">
        <w:rPr>
          <w:rFonts w:ascii="TH SarabunPSK" w:hAnsi="TH SarabunPSK" w:cs="TH SarabunPSK"/>
          <w:noProof/>
          <w:color w:val="000000" w:themeColor="text1"/>
          <w:sz w:val="32"/>
          <w:szCs w:val="32"/>
          <w:lang w:bidi="th-TH"/>
        </w:rPr>
        <w:t>2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075E4A" w:rsidRPr="0066735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AD4933">
        <w:rPr>
          <w:rFonts w:ascii="TH SarabunPSK" w:hAnsi="TH SarabunPSK" w:cs="TH SarabunPSK"/>
          <w:noProof/>
          <w:color w:val="000000" w:themeColor="text1"/>
          <w:sz w:val="32"/>
          <w:szCs w:val="32"/>
          <w:lang w:bidi="th-TH"/>
        </w:rPr>
        <w:t>12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075E4A" w:rsidRPr="0066735F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0</w:t>
      </w:r>
      <w:r w:rsidR="00C81DB8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760D0B" w:rsidRPr="0066735F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การขอจดแจ้งรายละเอียดการผลิตเพื่อขายหรือนำเข้าเพื่อขายเครื่องสำอางควบคุม</w:t>
      </w:r>
      <w:r w:rsidR="00094F82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C77AEA" w:rsidRPr="0066735F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ช่องทางการให้บริการ</w:t>
      </w: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66735F" w:rsidTr="009B7715">
        <w:tc>
          <w:tcPr>
            <w:tcW w:w="675" w:type="dxa"/>
          </w:tcPr>
          <w:p w:rsidR="00094F82" w:rsidRPr="0066735F" w:rsidRDefault="00996972" w:rsidP="001D64B9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="005223AF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2F2E1C" w:rsidRPr="0066735F" w:rsidRDefault="00A13B6C" w:rsidP="001D64B9">
            <w:pPr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iCs/>
                <w:color w:val="000000" w:themeColor="text1"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386171"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 กลุ่มงานคุ้มครองผู้บริโภคและเภสัชสาธารณสุข </w:t>
            </w:r>
            <w:r w:rsidR="00094F82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สำนักงานสาธารณสุขจังหวัด</w:t>
            </w:r>
            <w:r w:rsidR="00AD4933"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แพร่ ถนนบ้านใหม่ ตำบลในเวียง อำเภอเมือง จังหวัดแพร่ โทร </w:t>
            </w:r>
            <w:r w:rsidR="00AD4933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lang w:bidi="th-TH"/>
              </w:rPr>
              <w:t>0 5462 1096</w:t>
            </w:r>
          </w:p>
          <w:p w:rsidR="00094F82" w:rsidRPr="0066735F" w:rsidRDefault="00094F82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05105F"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ณ</w:t>
            </w:r>
            <w:r w:rsidR="0005105F"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ศูนย์บริการผลิตภัณฑ์สุขภาพเบ็ดเสร็จ</w:t>
            </w:r>
          </w:p>
          <w:p w:rsidR="001D64B9" w:rsidRPr="0066735F" w:rsidRDefault="00A13B6C" w:rsidP="001D64B9">
            <w:pPr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iCs/>
                <w:color w:val="000000" w:themeColor="text1"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(</w:t>
            </w:r>
            <w:r w:rsidR="00094F82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) </w:t>
            </w:r>
          </w:p>
          <w:p w:rsidR="00094F82" w:rsidRPr="0066735F" w:rsidRDefault="00094F82" w:rsidP="001D64B9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 xml:space="preserve">08:30 - 16:30 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น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. (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>มีพักเที่ยง</w:t>
            </w:r>
            <w:r w:rsidRPr="0066735F">
              <w:rPr>
                <w:rFonts w:ascii="TH SarabunPSK" w:hAnsi="TH SarabunPSK" w:cs="TH SarabunPSK"/>
                <w:iCs/>
                <w:noProof/>
                <w:color w:val="000000" w:themeColor="text1"/>
                <w:sz w:val="32"/>
                <w:szCs w:val="32"/>
              </w:rPr>
              <w:t>)</w:t>
            </w:r>
          </w:p>
          <w:p w:rsidR="00313D38" w:rsidRPr="0066735F" w:rsidRDefault="00A13B6C" w:rsidP="002F2E1C">
            <w:pPr>
              <w:rPr>
                <w:rFonts w:ascii="TH SarabunPSK" w:hAnsi="TH SarabunPSK" w:cs="TH SarabunPSK"/>
                <w:i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b/>
                <w:bCs/>
                <w:iCs/>
                <w:color w:val="000000" w:themeColor="text1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2F2E1C">
              <w:rPr>
                <w:rFonts w:ascii="TH SarabunPSK" w:hAnsi="TH SarabunPSK" w:cs="TH SarabunPSK" w:hint="cs"/>
                <w:iCs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8E2900" w:rsidRPr="0066735F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18441F" w:rsidRPr="0066735F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1D64B9" w:rsidRPr="0066735F" w:rsidRDefault="00575FAF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รายละเอียดที่แจ้งในแบบจ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ค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ทุกหัวข้อมีความสอดคล้องกันและไม่ขัดต่อข้อกำหนดกฎระเบียบด้านเครื่องสำอางโดยแยกเป็นหัวข้อสำคัญดังนี้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 xml:space="preserve">1.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ารแสดงชื่อการค้าและชื่อเครื่องสำอางจะต้องตรงกันทั้งในแบบแจ้งรายละเอียดในเอกสารสูตรและเป็นข้อความที่ไม่ก่อให้เกิดความเข้าใจผิดเกี่ยวกับเครื่องสำ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 xml:space="preserve">2.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รายการสารด้านเครื่องสำอางจะต้องไม่ขัดกับข้อกำหนดกฎระเบียบที่ออกตามพระราชบัญญัติเครื่องสำอางพ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="007210B4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2535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 xml:space="preserve">3.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ายละเอียดทั้งหมดที่แจ้งจะต้องถูกต้องครบถ้วนและเป็นไปตามคู่มือการพิจารณาการจดแจ้งเครื่องสำอางควบคุม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http://e-cosmetic.fda.moph.go.th/data_center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/ifm_mod/nw/recipe_consider.pdf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การใช้สารที่เป็นส่วนผสมในเครื่องสำอางจะต้องเป็นไปตามประกาศกระทรวงสาธารณสุขดังนี้</w:t>
      </w:r>
    </w:p>
    <w:p w:rsidR="00575FAF" w:rsidRPr="0066735F" w:rsidRDefault="00575FAF" w:rsidP="001D64B9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4.1.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ำหนดชื่อและปริมาณของวัตถุที่อาจใช้เป็นส่วนผสมในการผลิตเครื่องสำอาง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125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ตอนพิเศษ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162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ตุลาคมพ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 2551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o.th/DATA/PDF/2551/E/162/12.PDF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4.2.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รื่องกําหนดชื่อและปริมาณของวัตถุที่อาจใช้เป็นส่วนผสมในการผลิตเครื่องสําอาง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ประกาศในราชกิจานุเบกษาเล่ม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ตอนพิเศษ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39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23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กุมภาพันธ์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o.th/DATA/PDF/2555/E/039/11.PDF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4.3.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รื่องกําหนดชื่อและปริมาณของวัตถุที่อาจใช้เป็นส่วนผสมในการผลิตเครื่องสําอาง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ประกาศในราชกิจานุเบกษาเล่ม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ตอนพิเศษ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107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6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กรกฎาคม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o.th/DATA/PDF/2555/E/107/42.PDF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4.4.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แก้คําผิดประกาศกระทรวงสาธารณสุ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รื่องกําหนดชื่อและปริมาณของวัตถุที่อาจใช้เป็นส่วนผสมในการผลิตเครื่องสําอาง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ฉบับที่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148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27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กันยายน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http://www.ratchakitcha.soc.go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.th/DATA/PDF/2555/E/148/101.PDF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t>4.5.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รื่องกําหนดชื่อและปริมาณของวัตถุที่อาจใช้เป็นส่วนผสมในการผลิตเครื่องสําอาง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130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ตอนพิเศษ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74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21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มิถุนายน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2556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go.th/DATA/PDF/2556/E/074/8.PDF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4.6.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รื่องกําหนดชื่อและปริมาณของวัตถุที่อาจใช้เป็นส่วนผสมในการผลิตเครื่องสําอาง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5)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. 2557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131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240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25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พฤศจิกายน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2557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go.th/DATA/PDF/2557/E/240/3.PDF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4.7.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รื่องกำหนดวัตถุที่ห้ามใช้เป็นส่วนผสมในการผลิตเครื่องสำอางประกาศในราชกิจานุเบกษาเล่ม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125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80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พฤษภาคมพ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 2551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http://www.ratchakitcha.soc.go.th/D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ATA/PDF/2551/E/080/13.PDF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4.8.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รื่องกำหนดวัตถุที่ห้ามใช้เป็นส่วนผสมในการผลิตเครื่องสำอาง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126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46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27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มีนาคมพ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 2552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o.th/DATA/PDF/2552/E/046/36.PDF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4.9.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รื่องกําหนดวัตถุที่ห้ามใช้เป็นส่วนผสมในการผลิตเครื่องสําอาง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39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23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กุมภาพันธ์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go.th/DATA/PDF/2555/E/039/8.PDF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4.10.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รื่องกําหนดวัตถุที่ห้ามใช้เป็นส่วนผสมในการผลิตเครื่องสําอาง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39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23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กุมภาพันธ์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http://www.ratchakitcha.soc.go.th/DATA/PDF/25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55/E/039/10.PDF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4.11.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รื่องกําหนดวัตถุที่ห้ามใช้เป็นส่วนผสมในการผลิตเครื่องสําอาง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5)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127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22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สิงหาคม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o.th/DATA/PDF/2555/E/127/55.PDF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4.12.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รื่องกําหนดวัตถุที่ห้ามใช้เป็นส่วนผสมในการผลิตเครื่องสําอาง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6)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130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9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23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มกราคม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2556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go.th/DATA/PDF/2556/E/009/9.PDF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4.13.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รื่องกําหนดวัตถุที่ห้ามใช้เป็นส่วนผสมในการผลิตเครื่องสําอาง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7)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130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119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16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กันยายน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2556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o.th/DATA/PDF/2556/E/119/11.PDF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4.14.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รื่องกําหนดวัตถุที่ห้ามใช้เป็นส่วนผสมในการผลิตเครื่องสําอาง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8)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. 2557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131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54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28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มีนาคม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2557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go.th/DATA/PDF/2557/E/054/3.PDF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4.15.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รื่องกําหนดวัตถุที่ห้ามใช้เป็นส่วนผสมในการผลิตเครื่องสําอาง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9)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. 2557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131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202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8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ตุลาคม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2557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o.th/DATA/PDF/2557/E/202/14.PDF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t>4.16.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ประกาศกระทรวงสาธารณสุข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47)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. 2550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เรื่องกำหนดวัตถุกันเสียที่อาจใช้เป็นส่วนผสมในการผลิตเครื่องสำอางประกาศในราชกิจานุเบกษาเล่ม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124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164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ตุลาคม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 2550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http://www.ratchakitcha.soc.go.th/DATA/PDF/2550/E/164/1.PDF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4.17.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รื่องกำหนดวัตถุกันเสียที่อาจใช้เป็นส่วนผสมในการผลิตเครื่องสำอาง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126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143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30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กัน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ยายน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 2552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o.th/DATA/PDF/2552/E/143/13.PDF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4.18.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รื่องกําหนดวัตถุกันเสียที่อาจใช้เป็นส่วนผสมในการผลิตเครื่องสําอาง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. 2557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131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240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25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พฤศจิกายน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2557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go.th/DATA/PDF/2557/E/240/2.PDF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4.19.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ประกาศกระทรวงสาธารณสุข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46)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พ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ศ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. 2550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เรื่องผลิตภัณฑ์เครื่องสำอางที่มีสารป้องกันแสงแดดประกาศในราชกิจานุเบกษาเล่ม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124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88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25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กรกฎาคม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2550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o.th/DATA/PDF/2550/E/088/17.PDF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4.20.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รื่องผลิตภัณฑ์เครื่องสําอางที่มีสารป้องกันแสงแดด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(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ฉบับที่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2)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129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39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23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กุมภาพันธ์ 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2555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</w:t>
      </w:r>
      <w:r w:rsidR="00140A5B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>go.th/DATA/PDF/2555/E/039/7.PDF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4.21.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ประกาศกระทรวงสาธารณสุ</w:t>
      </w:r>
      <w:r w:rsidR="00365F17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ข เ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รื่องกำหนดสีที่อาจใช้เป็นส่วนผสมในการผลิตเครื่องสำอางประกาศในราชกิจานุเบกษาเล่ม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125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 xml:space="preserve">ตอนพิเศษที่ 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71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ง ลงวันที่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11 </w:t>
      </w:r>
      <w:r w:rsidR="005D1F12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เมษายน</w:t>
      </w:r>
      <w:r w:rsidR="001D64B9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 2551</w:t>
      </w: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br/>
        <w:t>http://www.ratchakitcha.soc.go.th/DATA/PDF/2551/E/071/7.PDF</w:t>
      </w:r>
    </w:p>
    <w:p w:rsidR="008E2900" w:rsidRPr="0066735F" w:rsidRDefault="008E2900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65175D" w:rsidRPr="0066735F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3260"/>
        <w:gridCol w:w="1134"/>
        <w:gridCol w:w="1559"/>
        <w:gridCol w:w="2198"/>
      </w:tblGrid>
      <w:tr w:rsidR="0066735F" w:rsidRPr="0066735F" w:rsidTr="00140A5B">
        <w:trPr>
          <w:tblHeader/>
        </w:trPr>
        <w:tc>
          <w:tcPr>
            <w:tcW w:w="534" w:type="dxa"/>
            <w:vAlign w:val="center"/>
          </w:tcPr>
          <w:p w:rsidR="00313D38" w:rsidRPr="0066735F" w:rsidRDefault="00313D38" w:rsidP="005D1F12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13D38" w:rsidRPr="0066735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3260" w:type="dxa"/>
            <w:vAlign w:val="center"/>
          </w:tcPr>
          <w:p w:rsidR="00313D38" w:rsidRPr="0066735F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134" w:type="dxa"/>
            <w:vAlign w:val="center"/>
          </w:tcPr>
          <w:p w:rsidR="00313D38" w:rsidRPr="0066735F" w:rsidRDefault="00313D38" w:rsidP="00140A5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59" w:type="dxa"/>
          </w:tcPr>
          <w:p w:rsidR="00313D38" w:rsidRPr="0066735F" w:rsidRDefault="00313D38" w:rsidP="00140A5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</w:tc>
        <w:tc>
          <w:tcPr>
            <w:tcW w:w="2198" w:type="dxa"/>
          </w:tcPr>
          <w:p w:rsidR="00313D38" w:rsidRPr="0066735F" w:rsidRDefault="00313D38" w:rsidP="00140A5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2F2E1C" w:rsidRPr="0066735F" w:rsidTr="00140A5B">
        <w:tc>
          <w:tcPr>
            <w:tcW w:w="534" w:type="dxa"/>
          </w:tcPr>
          <w:p w:rsidR="002F2E1C" w:rsidRPr="0066735F" w:rsidRDefault="002F2E1C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2F2E1C" w:rsidRPr="0066735F" w:rsidRDefault="002F2E1C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2F2E1C" w:rsidRPr="0066735F" w:rsidRDefault="002F2E1C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2F2E1C" w:rsidRPr="0066735F" w:rsidRDefault="002F2E1C" w:rsidP="00452B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ผู้ประกอบการยื่นแบบแจ้งรายละเอียดการผลิตเพื่อขายหรือนำเข้าเพื่อขายเครื่องสำอางควบคุม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แบบจ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.)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พร้อมเอกสารประกอบให้เจ้าหน้าที่ตรวจความครบถ้วนของแบบแจ้งและเอกสารประกอบ</w:t>
            </w:r>
          </w:p>
        </w:tc>
        <w:tc>
          <w:tcPr>
            <w:tcW w:w="1134" w:type="dxa"/>
          </w:tcPr>
          <w:p w:rsidR="002F2E1C" w:rsidRPr="0066735F" w:rsidRDefault="002F2E1C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20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F065E1" w:rsidRPr="00AD4933" w:rsidRDefault="001538CA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</w:t>
            </w:r>
            <w:r w:rsidR="00AD4933" w:rsidRP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2F2E1C" w:rsidRPr="0066735F" w:rsidRDefault="002F2E1C" w:rsidP="00140A5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-</w:t>
            </w:r>
          </w:p>
        </w:tc>
      </w:tr>
      <w:tr w:rsidR="00996972" w:rsidRPr="0066735F" w:rsidTr="00140A5B">
        <w:tc>
          <w:tcPr>
            <w:tcW w:w="534" w:type="dxa"/>
          </w:tcPr>
          <w:p w:rsidR="00996972" w:rsidRPr="0066735F" w:rsidRDefault="00996972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996972" w:rsidRPr="0066735F" w:rsidRDefault="00996972" w:rsidP="00452B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เจ้าหน้าที่รับแบบแจ้งและเอกสารประกอบออกเลขรับและส่งมอบให้ผู้ประเมินเอกสาร</w:t>
            </w:r>
          </w:p>
        </w:tc>
        <w:tc>
          <w:tcPr>
            <w:tcW w:w="1134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10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</w:t>
            </w: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lastRenderedPageBreak/>
              <w:t>คุ้มครองผู้บริโภคและเภสัชสาธารณสุข สสจ.</w:t>
            </w:r>
            <w:r w:rsid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</w:tr>
      <w:tr w:rsidR="00996972" w:rsidRPr="0066735F" w:rsidTr="00140A5B">
        <w:tc>
          <w:tcPr>
            <w:tcW w:w="534" w:type="dxa"/>
          </w:tcPr>
          <w:p w:rsidR="00996972" w:rsidRPr="0066735F" w:rsidRDefault="00996972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w:t>3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996972" w:rsidRPr="0066735F" w:rsidRDefault="00996972" w:rsidP="00452B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ผู้ประเมินพิจารณาความถูกต้องของรายละเอียดในแบบแจ้งและเอกสารประกอบ</w:t>
            </w:r>
          </w:p>
        </w:tc>
        <w:tc>
          <w:tcPr>
            <w:tcW w:w="1134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2 วัน</w:t>
            </w:r>
          </w:p>
        </w:tc>
        <w:tc>
          <w:tcPr>
            <w:tcW w:w="1559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</w:t>
            </w:r>
            <w:r w:rsid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996972" w:rsidRPr="0066735F" w:rsidRDefault="00996972" w:rsidP="00140A5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ระยะเวลาการพิจารณาคือเวลาที่พิจารณา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"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คำขอ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/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สูตรตำรับ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"</w:t>
            </w:r>
          </w:p>
        </w:tc>
      </w:tr>
      <w:tr w:rsidR="00996972" w:rsidRPr="0066735F" w:rsidTr="00140A5B">
        <w:tc>
          <w:tcPr>
            <w:tcW w:w="534" w:type="dxa"/>
          </w:tcPr>
          <w:p w:rsidR="00996972" w:rsidRPr="0066735F" w:rsidRDefault="00996972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4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996972" w:rsidRPr="0066735F" w:rsidRDefault="00996972" w:rsidP="00452B6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ผู้ประเมินบันทึกผลการพิจารณาลงในใบควบคุมกระบวนการ</w:t>
            </w:r>
          </w:p>
        </w:tc>
        <w:tc>
          <w:tcPr>
            <w:tcW w:w="1134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20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</w:t>
            </w:r>
            <w:r w:rsid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-</w:t>
            </w:r>
          </w:p>
        </w:tc>
      </w:tr>
      <w:tr w:rsidR="00996972" w:rsidRPr="0066735F" w:rsidTr="00140A5B">
        <w:tc>
          <w:tcPr>
            <w:tcW w:w="534" w:type="dxa"/>
          </w:tcPr>
          <w:p w:rsidR="00996972" w:rsidRPr="0066735F" w:rsidRDefault="00996972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เจ้าหน้าที่รับเอกสารเพื่อบันทึกผลการพิจารณาและรายละเอียดการแจ้งในระบบสารสนเทศฯ</w:t>
            </w:r>
          </w:p>
          <w:p w:rsidR="00996972" w:rsidRPr="0066735F" w:rsidRDefault="00996972" w:rsidP="00452B6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134" w:type="dxa"/>
          </w:tcPr>
          <w:p w:rsidR="00996972" w:rsidRPr="0066735F" w:rsidRDefault="00AD4933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lang w:bidi="th-TH"/>
              </w:rPr>
              <w:t>2</w:t>
            </w:r>
            <w:r w:rsidR="00996972"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 </w:t>
            </w:r>
            <w:r w:rsidR="00996972"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559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</w:t>
            </w:r>
            <w:r w:rsid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996972" w:rsidRPr="0066735F" w:rsidRDefault="00996972" w:rsidP="00140A5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ระยะเวลาที่ใช้คือระยะเวลาบันทึกผลพิจารณาเเละรายละเอียดการแจ้ง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"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คำขอ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/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สูตรตำรับ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")</w:t>
            </w:r>
          </w:p>
        </w:tc>
      </w:tr>
      <w:tr w:rsidR="00996972" w:rsidRPr="0066735F" w:rsidTr="00140A5B">
        <w:tc>
          <w:tcPr>
            <w:tcW w:w="534" w:type="dxa"/>
          </w:tcPr>
          <w:p w:rsidR="00996972" w:rsidRPr="0066735F" w:rsidRDefault="00996972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6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เจ้าหน้าที่ออกเลขที่ใบรับแจ้งและบันทึกลงในแบบแจ้ง</w:t>
            </w:r>
          </w:p>
          <w:p w:rsidR="00996972" w:rsidRPr="0066735F" w:rsidRDefault="00996972" w:rsidP="00452B6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134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15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ศูนย์บริการผลิตภัณฑ์สุขภาพเบ็ดเสร็จ กลุ่มงานคุ้มครองผู้บริโภคและเภสัชสาธารณสุข สสจ.</w:t>
            </w:r>
            <w:r w:rsid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-</w:t>
            </w:r>
          </w:p>
        </w:tc>
      </w:tr>
      <w:tr w:rsidR="00996972" w:rsidRPr="0066735F" w:rsidTr="00140A5B">
        <w:tc>
          <w:tcPr>
            <w:tcW w:w="534" w:type="dxa"/>
          </w:tcPr>
          <w:p w:rsidR="00996972" w:rsidRPr="0066735F" w:rsidRDefault="00996972" w:rsidP="005D1F12">
            <w:pPr>
              <w:tabs>
                <w:tab w:val="left" w:pos="360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7</w:t>
            </w:r>
            <w:r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:rsidR="00996972" w:rsidRPr="0066735F" w:rsidRDefault="00996972" w:rsidP="00313D38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3260" w:type="dxa"/>
          </w:tcPr>
          <w:p w:rsidR="00996972" w:rsidRDefault="00996972" w:rsidP="00313D3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เจ้าหน้าที่ส่งมอบแบบจ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ที่ระบุเลขที่ใบรับแจ้งให้แก่ผู้ประกอบการ</w:t>
            </w:r>
            <w:r w:rsidR="00AD493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</w:p>
          <w:p w:rsidR="00996972" w:rsidRPr="00AD4933" w:rsidRDefault="00996972" w:rsidP="00313D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ผู้ประกอบการรับแบบแจ้งและลงชื่อผู้รับในใบควบคุมกระบวนงาน</w:t>
            </w:r>
            <w:r w:rsidRPr="00AD493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96972" w:rsidRPr="0066735F" w:rsidRDefault="00996972" w:rsidP="00452B6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134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w:t xml:space="preserve">10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59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ศูนย์บริการผลิตภัณฑ์สุขภาพ</w:t>
            </w:r>
            <w:r w:rsidRPr="00996972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lastRenderedPageBreak/>
              <w:t>เบ็ดเสร็จ กลุ่มงานคุ้มครองผู้บริโภคและเภสัชสาธารณสุข สสจ.</w:t>
            </w:r>
            <w:r w:rsidR="00AD4933">
              <w:rPr>
                <w:rFonts w:ascii="TH SarabunPSK" w:hAnsi="TH SarabunPSK" w:cs="TH SarabunPSK"/>
                <w:noProof/>
                <w:sz w:val="28"/>
                <w:szCs w:val="28"/>
                <w:cs/>
                <w:lang w:bidi="th-TH"/>
              </w:rPr>
              <w:t>แพร่</w:t>
            </w:r>
          </w:p>
        </w:tc>
        <w:tc>
          <w:tcPr>
            <w:tcW w:w="2198" w:type="dxa"/>
          </w:tcPr>
          <w:p w:rsidR="00996972" w:rsidRPr="0066735F" w:rsidRDefault="00996972" w:rsidP="00140A5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</w:tr>
    </w:tbl>
    <w:p w:rsidR="00C26ED0" w:rsidRPr="0066735F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66735F">
        <w:rPr>
          <w:rFonts w:ascii="TH SarabunPSK" w:hAnsi="TH SarabunPSK" w:cs="TH SarabunPSK"/>
          <w:noProof/>
          <w:color w:val="000000" w:themeColor="text1"/>
          <w:sz w:val="32"/>
          <w:szCs w:val="32"/>
        </w:rPr>
        <w:t xml:space="preserve">3 </w:t>
      </w:r>
      <w:r w:rsidR="009B68CC"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วันทำการ</w:t>
      </w:r>
    </w:p>
    <w:p w:rsidR="008E2900" w:rsidRPr="0066735F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85230C" w:rsidRPr="0066735F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แล้ว</w:t>
      </w: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ab/>
      </w:r>
    </w:p>
    <w:p w:rsidR="008D7B9E" w:rsidRPr="0066735F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6735F">
        <w:rPr>
          <w:rFonts w:ascii="TH SarabunPSK" w:hAnsi="TH SarabunPSK" w:cs="TH SarabunPSK"/>
          <w:noProof/>
          <w:color w:val="000000" w:themeColor="text1"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66735F" w:rsidRDefault="008E290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lang w:bidi="th-TH"/>
        </w:rPr>
      </w:pPr>
    </w:p>
    <w:p w:rsidR="00AA7734" w:rsidRPr="0066735F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5D1F12" w:rsidRPr="0066735F" w:rsidRDefault="00452B6B" w:rsidP="00AA7734">
      <w:pPr>
        <w:spacing w:after="0" w:line="240" w:lineRule="auto"/>
        <w:ind w:left="450"/>
        <w:rPr>
          <w:rFonts w:ascii="TH SarabunPSK" w:hAnsi="TH SarabunPSK" w:cs="TH SarabunPSK"/>
          <w:i/>
          <w:i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15</w:t>
      </w:r>
      <w:r w:rsidR="00AA7734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.1)</w:t>
      </w:r>
      <w:r w:rsidR="00AA7734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p w:rsidR="005D1F12" w:rsidRPr="0066735F" w:rsidRDefault="005D1F12" w:rsidP="005D1F12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  <w:lang w:bidi="th-TH"/>
        </w:rPr>
        <w:t>ไม่พบเอกสารยืนยันตัวตนที่ออกโดยหน่วยงานภาครัฐ</w:t>
      </w:r>
    </w:p>
    <w:p w:rsidR="00140A5B" w:rsidRPr="0066735F" w:rsidRDefault="00140A5B" w:rsidP="005D1F12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A10CDA" w:rsidRPr="0066735F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15</w:t>
      </w:r>
      <w:r w:rsidR="00A10CDA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>.2)</w:t>
      </w:r>
      <w:r w:rsidR="00A10CDA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701"/>
        <w:gridCol w:w="992"/>
        <w:gridCol w:w="993"/>
        <w:gridCol w:w="992"/>
        <w:gridCol w:w="2056"/>
      </w:tblGrid>
      <w:tr w:rsidR="0066735F" w:rsidRPr="0066735F" w:rsidTr="001D64B9">
        <w:trPr>
          <w:tblHeader/>
        </w:trPr>
        <w:tc>
          <w:tcPr>
            <w:tcW w:w="675" w:type="dxa"/>
            <w:vAlign w:val="center"/>
          </w:tcPr>
          <w:p w:rsidR="00422EAB" w:rsidRPr="0066735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977" w:type="dxa"/>
            <w:vAlign w:val="center"/>
          </w:tcPr>
          <w:p w:rsidR="00422EAB" w:rsidRPr="0066735F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701" w:type="dxa"/>
            <w:vAlign w:val="center"/>
          </w:tcPr>
          <w:p w:rsidR="00422EAB" w:rsidRPr="0066735F" w:rsidRDefault="004E651F" w:rsidP="001D64B9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992" w:type="dxa"/>
            <w:vAlign w:val="center"/>
          </w:tcPr>
          <w:p w:rsidR="00422EAB" w:rsidRPr="0066735F" w:rsidRDefault="00422EAB" w:rsidP="005D1F1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จำนวนเอกสาร</w:t>
            </w: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3" w:type="dxa"/>
            <w:vAlign w:val="center"/>
          </w:tcPr>
          <w:p w:rsidR="00422EAB" w:rsidRPr="0066735F" w:rsidRDefault="00422EAB" w:rsidP="005D1F1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จำนวนเอกสาร</w:t>
            </w: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:rsidR="00422EAB" w:rsidRPr="0066735F" w:rsidRDefault="00422EAB" w:rsidP="005D1F12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หน่วยนับเอกสาร</w:t>
            </w:r>
          </w:p>
        </w:tc>
        <w:tc>
          <w:tcPr>
            <w:tcW w:w="2056" w:type="dxa"/>
            <w:vAlign w:val="center"/>
          </w:tcPr>
          <w:p w:rsidR="00422EAB" w:rsidRPr="0066735F" w:rsidRDefault="00422EAB" w:rsidP="001D64B9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6735F" w:rsidRPr="0066735F" w:rsidTr="001D64B9">
        <w:tc>
          <w:tcPr>
            <w:tcW w:w="675" w:type="dxa"/>
            <w:vAlign w:val="center"/>
          </w:tcPr>
          <w:p w:rsidR="00AC4ACB" w:rsidRPr="0066735F" w:rsidRDefault="00AC4ACB" w:rsidP="00AC4AC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แบบแจ้งรายละเอียดการผลิตเพื่อขายหรือนำเข้าเพื่อขายเครื่องสำอางควบคุม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แบบจ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.)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ที่กรอกข้อความครบถ้วน</w:t>
            </w:r>
          </w:p>
        </w:tc>
        <w:tc>
          <w:tcPr>
            <w:tcW w:w="1701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สำนักควบคุมเครื่องสำอางและวัตถุอันตราย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056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ฉบับจริง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1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ชุดเเละสำเนาอีก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1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ชุดพร้อมลงนามรับรองสำเนาถูกต้อง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)</w:t>
            </w:r>
          </w:p>
          <w:p w:rsidR="00140A5B" w:rsidRPr="0066735F" w:rsidRDefault="00140A5B" w:rsidP="00AC4AC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66735F" w:rsidRPr="0066735F" w:rsidTr="001D64B9">
        <w:tc>
          <w:tcPr>
            <w:tcW w:w="675" w:type="dxa"/>
            <w:vAlign w:val="center"/>
          </w:tcPr>
          <w:p w:rsidR="00AC4ACB" w:rsidRPr="0066735F" w:rsidRDefault="00ED168C" w:rsidP="00AC4AC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คำขอชำระค่าธรรมเนียมรายปี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แบบธส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.1) 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สำหรับครั้งแรก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สำนักควบคุมเครื่องสำอางและวัตถุอันตราย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56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-</w:t>
            </w:r>
          </w:p>
        </w:tc>
      </w:tr>
      <w:tr w:rsidR="0066735F" w:rsidRPr="0066735F" w:rsidTr="001D64B9">
        <w:tc>
          <w:tcPr>
            <w:tcW w:w="675" w:type="dxa"/>
            <w:vAlign w:val="center"/>
          </w:tcPr>
          <w:p w:rsidR="00AC4ACB" w:rsidRPr="0066735F" w:rsidRDefault="00ED168C" w:rsidP="00AC4AC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3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ใบสั่งชำระค่าธรรมเนียมรายปีฉบับปัจจุบัน</w:t>
            </w:r>
          </w:p>
        </w:tc>
        <w:tc>
          <w:tcPr>
            <w:tcW w:w="1701" w:type="dxa"/>
          </w:tcPr>
          <w:p w:rsidR="00AC4ACB" w:rsidRPr="0066735F" w:rsidRDefault="00A83130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สสจ.</w:t>
            </w:r>
            <w:r w:rsidR="00AD4933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992" w:type="dxa"/>
          </w:tcPr>
          <w:p w:rsidR="00AC4ACB" w:rsidRPr="0066735F" w:rsidRDefault="00A83130" w:rsidP="005D1F12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993" w:type="dxa"/>
          </w:tcPr>
          <w:p w:rsidR="00AC4ACB" w:rsidRPr="0066735F" w:rsidRDefault="00A83130" w:rsidP="005D1F12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56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กรณีเคยชำระค่าธรรมเนียมแล้ว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)</w:t>
            </w:r>
          </w:p>
        </w:tc>
      </w:tr>
      <w:tr w:rsidR="0066735F" w:rsidRPr="0066735F" w:rsidTr="001D64B9">
        <w:tc>
          <w:tcPr>
            <w:tcW w:w="675" w:type="dxa"/>
            <w:vAlign w:val="center"/>
          </w:tcPr>
          <w:p w:rsidR="00AC4ACB" w:rsidRPr="0066735F" w:rsidRDefault="00ED168C" w:rsidP="00AC4AC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4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ใบเสร็จชำระค่าธรรมเนียมรายปีฉบับปัจจุบัน</w:t>
            </w:r>
          </w:p>
        </w:tc>
        <w:tc>
          <w:tcPr>
            <w:tcW w:w="1701" w:type="dxa"/>
          </w:tcPr>
          <w:p w:rsidR="00AC4ACB" w:rsidRPr="0066735F" w:rsidRDefault="0014462E" w:rsidP="00AC4ACB">
            <w:pPr>
              <w:rPr>
                <w:rFonts w:ascii="TH SarabunPSK" w:hAnsi="TH SarabunPSK" w:cs="TH SarabunPSK"/>
                <w:color w:val="000000" w:themeColor="text1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สสจ.</w:t>
            </w:r>
            <w:r w:rsidR="00AD4933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แพร่</w:t>
            </w:r>
          </w:p>
        </w:tc>
        <w:tc>
          <w:tcPr>
            <w:tcW w:w="992" w:type="dxa"/>
          </w:tcPr>
          <w:p w:rsidR="00AC4ACB" w:rsidRPr="0066735F" w:rsidRDefault="00A83130" w:rsidP="005D1F12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993" w:type="dxa"/>
          </w:tcPr>
          <w:p w:rsidR="00AC4ACB" w:rsidRPr="0066735F" w:rsidRDefault="00A83130" w:rsidP="005D1F12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56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กรณีเคยชำระค่าธรรมเนียมแล้ว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)</w:t>
            </w:r>
          </w:p>
        </w:tc>
      </w:tr>
      <w:tr w:rsidR="00AC4ACB" w:rsidRPr="0066735F" w:rsidTr="001D64B9">
        <w:tc>
          <w:tcPr>
            <w:tcW w:w="675" w:type="dxa"/>
            <w:vAlign w:val="center"/>
          </w:tcPr>
          <w:p w:rsidR="00AC4ACB" w:rsidRPr="0066735F" w:rsidRDefault="00ED168C" w:rsidP="00AC4AC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5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977" w:type="dxa"/>
          </w:tcPr>
          <w:p w:rsidR="00AC4ACB" w:rsidRPr="0066735F" w:rsidRDefault="00AC4ACB" w:rsidP="009B44FD">
            <w:pPr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หนังสือมอบอำนาจที่ผ่านการ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 xml:space="preserve">ประทับตรารับรอง </w:t>
            </w:r>
            <w:r w:rsidR="009B44F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01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992" w:type="dxa"/>
          </w:tcPr>
          <w:p w:rsidR="00AC4ACB" w:rsidRPr="0066735F" w:rsidRDefault="0014462E" w:rsidP="005D1F12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993" w:type="dxa"/>
          </w:tcPr>
          <w:p w:rsidR="00AC4ACB" w:rsidRPr="0066735F" w:rsidRDefault="0014462E" w:rsidP="005D1F12">
            <w:pPr>
              <w:jc w:val="center"/>
              <w:rPr>
                <w:rFonts w:ascii="TH SarabunPSK" w:hAnsi="TH SarabunPSK" w:cs="TH SarabunPSK"/>
                <w:color w:val="000000" w:themeColor="text1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992" w:type="dxa"/>
          </w:tcPr>
          <w:p w:rsidR="00AC4ACB" w:rsidRPr="0066735F" w:rsidRDefault="00AC4ACB" w:rsidP="005D1F12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056" w:type="dxa"/>
          </w:tcPr>
          <w:p w:rsidR="00AC4ACB" w:rsidRPr="0066735F" w:rsidRDefault="00AC4ACB" w:rsidP="00AC4AC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สำเนา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1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ฉบับพร้อม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ลงนามรับรองสำเนาถูกต้อง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)</w:t>
            </w:r>
          </w:p>
        </w:tc>
      </w:tr>
    </w:tbl>
    <w:p w:rsidR="006C6C22" w:rsidRPr="0066735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A10CDA" w:rsidRPr="0066735F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66735F" w:rsidRPr="0066735F" w:rsidTr="00090552">
        <w:tc>
          <w:tcPr>
            <w:tcW w:w="534" w:type="dxa"/>
          </w:tcPr>
          <w:p w:rsidR="00A13B6C" w:rsidRPr="0066735F" w:rsidRDefault="00A13B6C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Default="00A13B6C" w:rsidP="001D64B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  <w:cs/>
                <w:lang w:bidi="th-TH"/>
              </w:rPr>
              <w:t>ค่าธรรมเนียมรายปีผลิตเพื่อขายเครื่องสำอางควบคุม</w:t>
            </w:r>
          </w:p>
          <w:p w:rsidR="00A83130" w:rsidRPr="0014462E" w:rsidRDefault="00A83130" w:rsidP="001D64B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446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ฉบับละ 1,000 บาท</w:t>
            </w:r>
          </w:p>
          <w:p w:rsidR="00E90756" w:rsidRPr="0066735F" w:rsidRDefault="00B509FC" w:rsidP="009B44F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D493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D493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66735F" w:rsidRPr="0066735F" w:rsidTr="00090552">
        <w:tc>
          <w:tcPr>
            <w:tcW w:w="534" w:type="dxa"/>
          </w:tcPr>
          <w:p w:rsidR="00A13B6C" w:rsidRPr="0066735F" w:rsidRDefault="00A13B6C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="00811134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Default="00A13B6C" w:rsidP="001D64B9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  <w:cs/>
                <w:lang w:bidi="th-TH"/>
              </w:rPr>
              <w:t>ค่าธรรมเนียมรายปีนำเข้าเพื่อขายเครื่องสำอางควบคุม</w:t>
            </w:r>
          </w:p>
          <w:p w:rsidR="00A83130" w:rsidRPr="0014462E" w:rsidRDefault="00A83130" w:rsidP="001D64B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14462E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ฉบับละ 2,000  บาท</w:t>
            </w:r>
          </w:p>
          <w:p w:rsidR="00E90756" w:rsidRPr="0066735F" w:rsidRDefault="00B509FC" w:rsidP="00E9075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ชำระค่าธรรมเนียมที่</w:t>
            </w:r>
            <w:r w:rsidR="00AD493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="00AD4933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ตั้งแต่เวลา 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08.30-15.30 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โดยมีระยะเวลาที่ใช้ในการชำระค่าธรรมเนียม 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="00AD4933"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นาที</w:t>
            </w:r>
            <w:r w:rsidR="00AD4933"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216FA4" w:rsidRPr="0066735F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D4933" w:rsidRPr="00ED5246" w:rsidTr="00B33F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D4933" w:rsidRPr="00ED5246" w:rsidRDefault="00AD4933" w:rsidP="00B33F5B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AD4933" w:rsidRPr="00ED5246" w:rsidRDefault="00AD4933" w:rsidP="00B33F5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0 5462 1096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AD4933" w:rsidRPr="00ED5246" w:rsidTr="00B33F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D4933" w:rsidRPr="00ED5246" w:rsidRDefault="00AD4933" w:rsidP="00B33F5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AD4933" w:rsidRPr="00ED5246" w:rsidRDefault="00AD4933" w:rsidP="00B33F5B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1095F">
              <w:rPr>
                <w:rFonts w:asciiTheme="minorBidi" w:hAnsiTheme="minorBidi"/>
                <w:sz w:val="32"/>
                <w:szCs w:val="32"/>
                <w:lang w:bidi="th-TH"/>
              </w:rPr>
              <w:t>54000</w:t>
            </w:r>
          </w:p>
        </w:tc>
      </w:tr>
      <w:tr w:rsidR="00AD4933" w:rsidRPr="00ED5246" w:rsidTr="00B33F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D4933" w:rsidRPr="00ED5246" w:rsidRDefault="00AD4933" w:rsidP="00B33F5B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:rsidR="00AD4933" w:rsidRPr="00ED5246" w:rsidRDefault="00AD4933" w:rsidP="00B33F5B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Pr="00AD4933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013BC7" w:rsidRPr="0066735F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ตัวอย่าง</w:t>
      </w:r>
      <w:r w:rsidR="00D51311"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66735F" w:rsidRPr="0066735F" w:rsidTr="00C1539D">
        <w:tc>
          <w:tcPr>
            <w:tcW w:w="675" w:type="dxa"/>
          </w:tcPr>
          <w:p w:rsidR="00F064C0" w:rsidRPr="0066735F" w:rsidRDefault="00F064C0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</w:t>
            </w:r>
            <w:r w:rsidR="00C1539D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66735F" w:rsidRDefault="00F064C0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แบบแจ้งรายละเอียดการผลิตเพื่อขายหรือนำเข้าเพื่อขายเครื่องสำอางควบคุม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แบบจ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.)</w:t>
            </w:r>
          </w:p>
        </w:tc>
      </w:tr>
      <w:tr w:rsidR="0066735F" w:rsidRPr="0066735F" w:rsidTr="00C1539D">
        <w:tc>
          <w:tcPr>
            <w:tcW w:w="675" w:type="dxa"/>
          </w:tcPr>
          <w:p w:rsidR="00F064C0" w:rsidRPr="0066735F" w:rsidRDefault="00503B00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2</w:t>
            </w:r>
            <w:r w:rsidR="00C1539D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66735F" w:rsidRDefault="00F064C0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คำขอชำระค่าธรรมเนียมรายปี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แบบธส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.1)</w:t>
            </w:r>
          </w:p>
        </w:tc>
      </w:tr>
      <w:tr w:rsidR="00F064C0" w:rsidRPr="0066735F" w:rsidTr="00C1539D">
        <w:tc>
          <w:tcPr>
            <w:tcW w:w="675" w:type="dxa"/>
          </w:tcPr>
          <w:p w:rsidR="00F064C0" w:rsidRPr="0066735F" w:rsidRDefault="00503B00" w:rsidP="001D64B9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3</w:t>
            </w:r>
            <w:r w:rsidR="00C1539D" w:rsidRPr="0066735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66735F" w:rsidRDefault="00F064C0" w:rsidP="009B44F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หนังสือมอบอำนาจ</w:t>
            </w:r>
            <w:r w:rsidR="009B44FD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C1539D" w:rsidRPr="0066735F" w:rsidRDefault="00C1539D" w:rsidP="00C1539D">
      <w:pPr>
        <w:pStyle w:val="ListParagraph"/>
        <w:spacing w:after="0" w:line="240" w:lineRule="auto"/>
        <w:ind w:left="426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D51311" w:rsidRPr="0066735F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หมายเหตุ</w:t>
      </w:r>
    </w:p>
    <w:p w:rsidR="00A83130" w:rsidRDefault="00A83130" w:rsidP="00AD4933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  <w:r w:rsidRPr="00AD493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1</w:t>
      </w:r>
      <w:r w:rsidR="00AD4933" w:rsidRPr="00AD4933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64558D" w:rsidRPr="00AD4933">
        <w:rPr>
          <w:rFonts w:ascii="TH SarabunPSK" w:hAnsi="TH SarabunPSK" w:cs="TH SarabunPSK"/>
          <w:noProof/>
          <w:sz w:val="32"/>
          <w:szCs w:val="32"/>
        </w:rPr>
        <w:t>.</w:t>
      </w:r>
      <w:r w:rsidR="0064558D" w:rsidRPr="00AD4933">
        <w:rPr>
          <w:rFonts w:ascii="TH SarabunPSK" w:hAnsi="TH SarabunPSK" w:cs="TH SarabunPSK"/>
          <w:noProof/>
          <w:sz w:val="32"/>
          <w:szCs w:val="32"/>
          <w:cs/>
          <w:lang w:bidi="th-TH"/>
        </w:rPr>
        <w:t>ระยะเวลาที่เเจ้งเป็นระยะเวลา</w:t>
      </w:r>
      <w:r w:rsidR="001D64B9" w:rsidRPr="00AD493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“</w:t>
      </w:r>
      <w:r w:rsidR="0064558D" w:rsidRPr="00AD4933">
        <w:rPr>
          <w:rFonts w:ascii="TH SarabunPSK" w:hAnsi="TH SarabunPSK" w:cs="TH SarabunPSK"/>
          <w:noProof/>
          <w:sz w:val="32"/>
          <w:szCs w:val="32"/>
          <w:cs/>
          <w:lang w:bidi="th-TH"/>
        </w:rPr>
        <w:t>คำขอ</w:t>
      </w:r>
      <w:r w:rsidR="0064558D" w:rsidRPr="00AD4933">
        <w:rPr>
          <w:rFonts w:ascii="TH SarabunPSK" w:hAnsi="TH SarabunPSK" w:cs="TH SarabunPSK"/>
          <w:noProof/>
          <w:sz w:val="32"/>
          <w:szCs w:val="32"/>
        </w:rPr>
        <w:t>/</w:t>
      </w:r>
      <w:r w:rsidR="0064558D" w:rsidRPr="00AD4933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สูตรตำรับ</w:t>
      </w:r>
      <w:r w:rsidR="001D64B9" w:rsidRPr="00AD493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”</w:t>
      </w:r>
      <w:r w:rsidR="0064558D" w:rsidRPr="00AD4933">
        <w:rPr>
          <w:rFonts w:ascii="TH SarabunPSK" w:hAnsi="TH SarabunPSK" w:cs="TH SarabunPSK"/>
          <w:noProof/>
          <w:sz w:val="32"/>
          <w:szCs w:val="32"/>
        </w:rPr>
        <w:br/>
      </w:r>
      <w:r w:rsidRPr="00AD493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2</w:t>
      </w:r>
      <w:r w:rsidR="0064558D" w:rsidRPr="00AD4933">
        <w:rPr>
          <w:rFonts w:ascii="TH SarabunPSK" w:hAnsi="TH SarabunPSK" w:cs="TH SarabunPSK"/>
          <w:noProof/>
          <w:sz w:val="32"/>
          <w:szCs w:val="32"/>
        </w:rPr>
        <w:t>.</w:t>
      </w:r>
      <w:r w:rsidR="00AD4933" w:rsidRPr="00AD4933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64558D" w:rsidRPr="00AD4933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นกรณีเรื่องที่คำขอจดแจ้งไม่เป็นไปตามข้อกำหนดจำเป็นต้องนำเข้าที่ประชุมหรือส่งให้ผู้เชี่ยวชาญพิจารณาใช้ระยะเวลาไม่เกิน</w:t>
      </w:r>
      <w:r w:rsidR="0064558D" w:rsidRPr="00AD4933">
        <w:rPr>
          <w:rFonts w:ascii="TH SarabunPSK" w:hAnsi="TH SarabunPSK" w:cs="TH SarabunPSK"/>
          <w:noProof/>
          <w:sz w:val="32"/>
          <w:szCs w:val="32"/>
        </w:rPr>
        <w:t xml:space="preserve">60 </w:t>
      </w:r>
      <w:r w:rsidR="0064558D" w:rsidRPr="00AD4933">
        <w:rPr>
          <w:rFonts w:ascii="TH SarabunPSK" w:hAnsi="TH SarabunPSK" w:cs="TH SarabunPSK"/>
          <w:noProof/>
          <w:sz w:val="32"/>
          <w:szCs w:val="32"/>
          <w:cs/>
          <w:lang w:bidi="th-TH"/>
        </w:rPr>
        <w:t>วันทำการ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br w:type="page"/>
      </w:r>
    </w:p>
    <w:p w:rsidR="00B14438" w:rsidRPr="0066735F" w:rsidRDefault="00B14438" w:rsidP="00B1443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</w:pP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lastRenderedPageBreak/>
        <w:t xml:space="preserve">Flow </w:t>
      </w:r>
      <w:proofErr w:type="gramStart"/>
      <w:r w:rsidRPr="0066735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ขั้นตอนและระยะเวลาการปฏิบัติงาน</w:t>
      </w:r>
      <w:r w:rsidRPr="0066735F"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  <w:t xml:space="preserve"> :</w:t>
      </w:r>
      <w:r w:rsidRPr="0066735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การขอ</w:t>
      </w:r>
      <w:r w:rsidR="002C52A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จด</w:t>
      </w:r>
      <w:r w:rsidRPr="0066735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แจ้งรายละเอียดการผลิตเพื่อขายหรือนำเข้าเพื่อขายเครื่องสำอางควบคุม</w:t>
      </w:r>
      <w:proofErr w:type="gramEnd"/>
    </w:p>
    <w:p w:rsidR="00B14438" w:rsidRPr="0066735F" w:rsidRDefault="00B14438" w:rsidP="00B1443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2"/>
        <w:gridCol w:w="3462"/>
        <w:gridCol w:w="3462"/>
      </w:tblGrid>
      <w:tr w:rsidR="0066735F" w:rsidRPr="0066735F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ผู้ประกอบการยื่นแบบแจ้งรายละเอียดการผลิตเพื่อขายหรือนำเข้าเพื่อขายเครื่องสำอางควบคุม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(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แบบจ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 xml:space="preserve">.) 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พร้อมเอกสารประกอบให้เจ้าหน้าที่ตรวจความครบถ้วนของแบบแจ้งและเอกสารประกอบ</w:t>
            </w:r>
            <w:r w:rsidRPr="0066735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(20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B14438" w:rsidRPr="00AD4933" w:rsidRDefault="00D8611D" w:rsidP="00DD4EC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33" type="#_x0000_t32" style="position:absolute;margin-left:85.1pt;margin-top:-.1pt;width:0;height:18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" strokecolor="black [3213]" strokeweight=".5pt">
                  <v:stroke endarrow="open" joinstyle="miter"/>
                </v:shape>
              </w:pic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B14438" w:rsidRPr="00AD4933" w:rsidRDefault="00B14438" w:rsidP="00B14438">
            <w:pPr>
              <w:rPr>
                <w:rFonts w:ascii="TH SarabunPSK" w:hAnsi="TH SarabunPSK" w:cs="TH SarabunPSK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เจ้าหน้าที่รับแบบแจ้งและเอกสารประกอบออกเลขรับและส่งมอบให้ผู้ประเมินเอกสาร</w:t>
            </w:r>
            <w:r w:rsidRPr="00AD49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(10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B14438" w:rsidRPr="00AD4933" w:rsidRDefault="00D8611D" w:rsidP="00DD4EC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Straight Arrow Connector 6" o:spid="_x0000_s1032" type="#_x0000_t32" style="position:absolute;margin-left:83.4pt;margin-top:.1pt;width:0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" strokecolor="black [3213]" strokeweight=".5pt">
                  <v:stroke endarrow="open" joinstyle="miter"/>
                </v:shape>
              </w:pic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B14438" w:rsidRPr="00AD4933" w:rsidRDefault="00B14438" w:rsidP="00B14438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ผู้ประเมินพิจารณาความถูกต้องของรายละเอียดในแบบแจ้งและเอกสารประกอบ</w:t>
            </w:r>
            <w:r w:rsidRPr="00AD49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(30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B14438" w:rsidRPr="00AD4933" w:rsidRDefault="00D8611D" w:rsidP="00DD4EC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Straight Arrow Connector 7" o:spid="_x0000_s1031" type="#_x0000_t32" style="position:absolute;margin-left:83.4pt;margin-top:-.45pt;width:0;height:1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" strokecolor="black [3213]" strokeweight=".5pt">
                  <v:stroke endarrow="open" joinstyle="miter"/>
                </v:shape>
              </w:pic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B14438" w:rsidRPr="00AD4933" w:rsidRDefault="00B14438" w:rsidP="00B14438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ผู้ประเมินบันทึกผลการพิจารณาลงในใบควบคุมกระบวนการ</w:t>
            </w:r>
            <w:r w:rsidRPr="00AD493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(20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bookmarkStart w:id="0" w:name="_GoBack"/>
            <w:bookmarkEnd w:id="0"/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B14438" w:rsidRPr="00AD4933" w:rsidRDefault="00D8611D" w:rsidP="00DD4EC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Straight Arrow Connector 8" o:spid="_x0000_s1030" type="#_x0000_t32" style="position:absolute;margin-left:85.9pt;margin-top:-.35pt;width:0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" strokecolor="black [3213]" strokeweight=".5pt">
                  <v:stroke endarrow="open" joinstyle="miter"/>
                </v:shape>
              </w:pic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</w:tcPr>
          <w:p w:rsidR="00B14438" w:rsidRPr="00AD4933" w:rsidRDefault="00B14438" w:rsidP="00B14438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เจ้าหน้าที่รับเอกสารเพื่อบันทึกผลการพิจารณาและรายละเอียดการแจ้งในระบบสารสนเทศฯ</w:t>
            </w:r>
            <w:r w:rsidRPr="00AD4933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(1 ชั่วโมง)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B14438" w:rsidRPr="00AD4933" w:rsidRDefault="00D8611D" w:rsidP="00DD4EC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Straight Arrow Connector 1" o:spid="_x0000_s1029" type="#_x0000_t32" style="position:absolute;margin-left:83.4pt;margin-top:.1pt;width:0;height:18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" strokecolor="black [3213]" strokeweight=".5pt">
                  <v:stroke endarrow="open" joinstyle="miter"/>
                </v:shape>
              </w:pic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AD4933" w:rsidRPr="00AD4933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B14438" w:rsidRPr="00AD4933" w:rsidRDefault="00B14438" w:rsidP="00B144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เจ้าหน้าที่ออกเลขที่ใบรับแจ้งและบันทึกลงในแบบแจ้ง</w:t>
            </w:r>
            <w:r w:rsidRPr="00AD49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(15 นาที)</w:t>
            </w:r>
          </w:p>
          <w:p w:rsidR="00B14438" w:rsidRPr="00AD4933" w:rsidRDefault="00B14438" w:rsidP="00DD4EC3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66735F" w:rsidRPr="0066735F" w:rsidTr="00DD4EC3"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AD4933" w:rsidRDefault="00B14438" w:rsidP="00DD4E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left w:val="nil"/>
              <w:right w:val="nil"/>
            </w:tcBorders>
          </w:tcPr>
          <w:p w:rsidR="00B14438" w:rsidRPr="0066735F" w:rsidRDefault="00D8611D" w:rsidP="00DD4EC3">
            <w:pP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</w:pPr>
            <w:r w:rsidRPr="00AD4933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Straight Arrow Connector 4" o:spid="_x0000_s1028" type="#_x0000_t32" style="position:absolute;margin-left:83.4pt;margin-top:-.45pt;width:0;height:18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" strokecolor="black [3213]" strokeweight=".5pt">
                  <v:stroke endarrow="open" joinstyle="miter"/>
                </v:shape>
              </w:pict>
            </w:r>
          </w:p>
        </w:tc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</w:p>
        </w:tc>
      </w:tr>
      <w:tr w:rsidR="0066735F" w:rsidRPr="0066735F" w:rsidTr="00DD4EC3">
        <w:tc>
          <w:tcPr>
            <w:tcW w:w="3462" w:type="dxa"/>
            <w:tcBorders>
              <w:top w:val="nil"/>
              <w:left w:val="nil"/>
              <w:bottom w:val="nil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:rsidR="00B14438" w:rsidRPr="0066735F" w:rsidRDefault="00B14438" w:rsidP="00B14438">
            <w:pP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</w:pP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เจ้าหน้าที่ส่งมอบแบบจ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ค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.</w:t>
            </w:r>
            <w:r w:rsidRPr="0066735F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  <w:lang w:bidi="th-TH"/>
              </w:rPr>
              <w:t>ที่ระบุเลขที่ใบรับแจ้งให้แก่ผู้ประกอบการ</w:t>
            </w:r>
            <w:r w:rsidRPr="0066735F"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  <w:lang w:bidi="th-TH"/>
              </w:rPr>
              <w:t>(10 นาที)</w:t>
            </w:r>
          </w:p>
        </w:tc>
        <w:tc>
          <w:tcPr>
            <w:tcW w:w="3462" w:type="dxa"/>
            <w:tcBorders>
              <w:top w:val="nil"/>
              <w:bottom w:val="nil"/>
              <w:right w:val="nil"/>
            </w:tcBorders>
          </w:tcPr>
          <w:p w:rsidR="00B14438" w:rsidRPr="0066735F" w:rsidRDefault="00B14438" w:rsidP="00DD4EC3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</w:p>
        </w:tc>
      </w:tr>
    </w:tbl>
    <w:p w:rsidR="00B14438" w:rsidRPr="0066735F" w:rsidRDefault="00B14438" w:rsidP="00B14438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lang w:bidi="th-TH"/>
        </w:rPr>
      </w:pPr>
    </w:p>
    <w:p w:rsidR="00B14438" w:rsidRPr="0066735F" w:rsidRDefault="0066735F" w:rsidP="00203D6C">
      <w:pPr>
        <w:spacing w:after="0" w:line="240" w:lineRule="auto"/>
        <w:rPr>
          <w:rFonts w:asciiTheme="minorBidi" w:hAnsiTheme="minorBidi"/>
          <w:color w:val="000000" w:themeColor="text1"/>
          <w:cs/>
          <w:lang w:bidi="th-TH"/>
        </w:rPr>
      </w:pPr>
      <w:r w:rsidRPr="0066735F">
        <w:rPr>
          <w:rFonts w:asciiTheme="minorBidi" w:hAnsiTheme="minorBidi" w:hint="cs"/>
          <w:color w:val="000000" w:themeColor="text1"/>
          <w:cs/>
          <w:lang w:bidi="th-TH"/>
        </w:rPr>
        <w:t>ฤ</w:t>
      </w:r>
    </w:p>
    <w:sectPr w:rsidR="00B14438" w:rsidRPr="0066735F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11D" w:rsidRDefault="00D8611D" w:rsidP="00C81DB8">
      <w:pPr>
        <w:spacing w:after="0" w:line="240" w:lineRule="auto"/>
      </w:pPr>
      <w:r>
        <w:separator/>
      </w:r>
    </w:p>
  </w:endnote>
  <w:endnote w:type="continuationSeparator" w:id="0">
    <w:p w:rsidR="00D8611D" w:rsidRDefault="00D8611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11D" w:rsidRDefault="00D8611D" w:rsidP="00C81DB8">
      <w:pPr>
        <w:spacing w:after="0" w:line="240" w:lineRule="auto"/>
      </w:pPr>
      <w:r>
        <w:separator/>
      </w:r>
    </w:p>
  </w:footnote>
  <w:footnote w:type="continuationSeparator" w:id="0">
    <w:p w:rsidR="00D8611D" w:rsidRDefault="00D8611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:rsidR="007210B4" w:rsidRDefault="001538CA" w:rsidP="00C81DB8">
        <w:pPr>
          <w:pStyle w:val="Header"/>
          <w:jc w:val="right"/>
        </w:pPr>
        <w:r>
          <w:fldChar w:fldCharType="begin"/>
        </w:r>
        <w:r w:rsidR="00AC05C5">
          <w:instrText xml:space="preserve"> PAGE   \* MERGEFORMAT </w:instrText>
        </w:r>
        <w:r>
          <w:fldChar w:fldCharType="separate"/>
        </w:r>
        <w:r w:rsidR="00AD4933">
          <w:rPr>
            <w:noProof/>
          </w:rPr>
          <w:t>9</w:t>
        </w:r>
        <w:r>
          <w:rPr>
            <w:noProof/>
          </w:rPr>
          <w:fldChar w:fldCharType="end"/>
        </w:r>
        <w:r w:rsidR="007210B4">
          <w:rPr>
            <w:noProof/>
          </w:rPr>
          <w:t>/</w:t>
        </w:r>
        <w:r>
          <w:rPr>
            <w:noProof/>
          </w:rPr>
          <w:fldChar w:fldCharType="begin"/>
        </w:r>
        <w:r w:rsidR="007210B4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D493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210B4" w:rsidRDefault="007210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FC6"/>
    <w:multiLevelType w:val="hybridMultilevel"/>
    <w:tmpl w:val="51B4C2A6"/>
    <w:lvl w:ilvl="0" w:tplc="DC9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8F8D80C">
      <w:start w:val="1"/>
      <w:numFmt w:val="bullet"/>
      <w:lvlText w:val="-"/>
      <w:lvlJc w:val="left"/>
      <w:pPr>
        <w:ind w:left="1440" w:hanging="360"/>
      </w:pPr>
      <w:rPr>
        <w:rFonts w:ascii="Browallia New" w:eastAsia="MS Mincho" w:hAnsi="Browallia New" w:cs="Browallia New" w:hint="default"/>
        <w:b w:val="0"/>
        <w:sz w:val="28"/>
        <w:lang w:bidi="th-TH"/>
      </w:rPr>
    </w:lvl>
    <w:lvl w:ilvl="2" w:tplc="7B641ABE">
      <w:start w:val="1"/>
      <w:numFmt w:val="bullet"/>
      <w:lvlText w:val="-"/>
      <w:lvlJc w:val="left"/>
      <w:pPr>
        <w:ind w:left="2160" w:hanging="360"/>
      </w:pPr>
      <w:rPr>
        <w:rFonts w:ascii="Browallia New" w:eastAsia="MS Mincho" w:hAnsi="Browallia New" w:cs="Browallia New" w:hint="default"/>
        <w:b w:val="0"/>
        <w:sz w:val="28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F77A0"/>
    <w:multiLevelType w:val="hybridMultilevel"/>
    <w:tmpl w:val="09DA2FFE"/>
    <w:lvl w:ilvl="0" w:tplc="A94EA0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12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5105F"/>
    <w:rsid w:val="00067A20"/>
    <w:rsid w:val="00075E4A"/>
    <w:rsid w:val="00090552"/>
    <w:rsid w:val="00094F82"/>
    <w:rsid w:val="000C2AAC"/>
    <w:rsid w:val="000C466B"/>
    <w:rsid w:val="000F1309"/>
    <w:rsid w:val="0010251E"/>
    <w:rsid w:val="00110F0C"/>
    <w:rsid w:val="00132E1B"/>
    <w:rsid w:val="00140A5B"/>
    <w:rsid w:val="0014462E"/>
    <w:rsid w:val="001538CA"/>
    <w:rsid w:val="00164004"/>
    <w:rsid w:val="0017533B"/>
    <w:rsid w:val="0018441F"/>
    <w:rsid w:val="0019582A"/>
    <w:rsid w:val="001B1C8D"/>
    <w:rsid w:val="001D64B9"/>
    <w:rsid w:val="001E05C0"/>
    <w:rsid w:val="00201E94"/>
    <w:rsid w:val="00203D6C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C52A6"/>
    <w:rsid w:val="002E0B96"/>
    <w:rsid w:val="002F2E1C"/>
    <w:rsid w:val="003006DB"/>
    <w:rsid w:val="00313D38"/>
    <w:rsid w:val="003240F6"/>
    <w:rsid w:val="00351761"/>
    <w:rsid w:val="00352D56"/>
    <w:rsid w:val="00353030"/>
    <w:rsid w:val="00357299"/>
    <w:rsid w:val="00365F17"/>
    <w:rsid w:val="00386171"/>
    <w:rsid w:val="00394708"/>
    <w:rsid w:val="003C25A4"/>
    <w:rsid w:val="003F489A"/>
    <w:rsid w:val="003F4A0D"/>
    <w:rsid w:val="00422EAB"/>
    <w:rsid w:val="00430E4E"/>
    <w:rsid w:val="00444BFB"/>
    <w:rsid w:val="00452B6B"/>
    <w:rsid w:val="00472689"/>
    <w:rsid w:val="004A3E39"/>
    <w:rsid w:val="004C0C85"/>
    <w:rsid w:val="004C1A9E"/>
    <w:rsid w:val="004C3BDE"/>
    <w:rsid w:val="004D1F3C"/>
    <w:rsid w:val="004E30D6"/>
    <w:rsid w:val="004E5749"/>
    <w:rsid w:val="004E651F"/>
    <w:rsid w:val="00503B00"/>
    <w:rsid w:val="0050561E"/>
    <w:rsid w:val="005223AF"/>
    <w:rsid w:val="00541A32"/>
    <w:rsid w:val="00575FAF"/>
    <w:rsid w:val="00593E8D"/>
    <w:rsid w:val="005C6B68"/>
    <w:rsid w:val="005D1F12"/>
    <w:rsid w:val="005E04ED"/>
    <w:rsid w:val="00600A25"/>
    <w:rsid w:val="006437C0"/>
    <w:rsid w:val="0064558D"/>
    <w:rsid w:val="0065175D"/>
    <w:rsid w:val="0066735F"/>
    <w:rsid w:val="00686AAA"/>
    <w:rsid w:val="006974B7"/>
    <w:rsid w:val="006A13E5"/>
    <w:rsid w:val="006B37B7"/>
    <w:rsid w:val="006C07C4"/>
    <w:rsid w:val="006C6C22"/>
    <w:rsid w:val="006D4A76"/>
    <w:rsid w:val="00707AED"/>
    <w:rsid w:val="00712638"/>
    <w:rsid w:val="007210B4"/>
    <w:rsid w:val="00760D0B"/>
    <w:rsid w:val="00761FD0"/>
    <w:rsid w:val="00771FD1"/>
    <w:rsid w:val="00781575"/>
    <w:rsid w:val="007851BE"/>
    <w:rsid w:val="00790214"/>
    <w:rsid w:val="00793306"/>
    <w:rsid w:val="007D2ECF"/>
    <w:rsid w:val="007E1E74"/>
    <w:rsid w:val="00811134"/>
    <w:rsid w:val="00822EF4"/>
    <w:rsid w:val="008509EA"/>
    <w:rsid w:val="0085230C"/>
    <w:rsid w:val="00862FC5"/>
    <w:rsid w:val="0087182F"/>
    <w:rsid w:val="0087509D"/>
    <w:rsid w:val="008955E2"/>
    <w:rsid w:val="008A3CB7"/>
    <w:rsid w:val="008B3521"/>
    <w:rsid w:val="008D7B9E"/>
    <w:rsid w:val="008E2900"/>
    <w:rsid w:val="00914267"/>
    <w:rsid w:val="00934C64"/>
    <w:rsid w:val="00945D44"/>
    <w:rsid w:val="0097528A"/>
    <w:rsid w:val="00982CD7"/>
    <w:rsid w:val="00983E7C"/>
    <w:rsid w:val="0098687F"/>
    <w:rsid w:val="00995D16"/>
    <w:rsid w:val="00996972"/>
    <w:rsid w:val="009A11E7"/>
    <w:rsid w:val="009A1805"/>
    <w:rsid w:val="009B06C0"/>
    <w:rsid w:val="009B44FD"/>
    <w:rsid w:val="009B68CC"/>
    <w:rsid w:val="009B7715"/>
    <w:rsid w:val="009D3C60"/>
    <w:rsid w:val="009E7717"/>
    <w:rsid w:val="00A05B9B"/>
    <w:rsid w:val="00A10CDA"/>
    <w:rsid w:val="00A13B6C"/>
    <w:rsid w:val="00A47E94"/>
    <w:rsid w:val="00A63952"/>
    <w:rsid w:val="00A72D7E"/>
    <w:rsid w:val="00A83130"/>
    <w:rsid w:val="00AA7734"/>
    <w:rsid w:val="00AB729E"/>
    <w:rsid w:val="00AC05C5"/>
    <w:rsid w:val="00AC4ACB"/>
    <w:rsid w:val="00AD4933"/>
    <w:rsid w:val="00AE6A9D"/>
    <w:rsid w:val="00AF3F21"/>
    <w:rsid w:val="00AF4A06"/>
    <w:rsid w:val="00B14438"/>
    <w:rsid w:val="00B23DA2"/>
    <w:rsid w:val="00B509FC"/>
    <w:rsid w:val="00B95782"/>
    <w:rsid w:val="00BA4261"/>
    <w:rsid w:val="00BC367B"/>
    <w:rsid w:val="00BC5DA7"/>
    <w:rsid w:val="00BF6CA4"/>
    <w:rsid w:val="00C1539D"/>
    <w:rsid w:val="00C21238"/>
    <w:rsid w:val="00C26ED0"/>
    <w:rsid w:val="00C3045F"/>
    <w:rsid w:val="00C57F41"/>
    <w:rsid w:val="00C60B85"/>
    <w:rsid w:val="00C63845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15EA9"/>
    <w:rsid w:val="00D239AD"/>
    <w:rsid w:val="00D2626C"/>
    <w:rsid w:val="00D3016A"/>
    <w:rsid w:val="00D317AD"/>
    <w:rsid w:val="00D47C39"/>
    <w:rsid w:val="00D5060E"/>
    <w:rsid w:val="00D51311"/>
    <w:rsid w:val="00D8611D"/>
    <w:rsid w:val="00E00F3F"/>
    <w:rsid w:val="00E01AA0"/>
    <w:rsid w:val="00E06DC1"/>
    <w:rsid w:val="00E279FB"/>
    <w:rsid w:val="00E33AD5"/>
    <w:rsid w:val="00E56012"/>
    <w:rsid w:val="00E668EE"/>
    <w:rsid w:val="00E82674"/>
    <w:rsid w:val="00E90756"/>
    <w:rsid w:val="00E97AE3"/>
    <w:rsid w:val="00EA6950"/>
    <w:rsid w:val="00EB5853"/>
    <w:rsid w:val="00EC08A9"/>
    <w:rsid w:val="00ED168C"/>
    <w:rsid w:val="00EF0DAF"/>
    <w:rsid w:val="00F028A3"/>
    <w:rsid w:val="00F064C0"/>
    <w:rsid w:val="00F065E1"/>
    <w:rsid w:val="00F5490C"/>
    <w:rsid w:val="00F62F55"/>
    <w:rsid w:val="00F643D8"/>
    <w:rsid w:val="00F8122B"/>
    <w:rsid w:val="00FD6C90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6"/>
        <o:r id="V:Rule2" type="connector" idref="#Straight Arrow Connector 4"/>
        <o:r id="V:Rule3" type="connector" idref="#Straight Arrow Connector 8"/>
        <o:r id="V:Rule4" type="connector" idref="#Straight Arrow Connector 7"/>
        <o:r id="V:Rule5" type="connector" idref="#Straight Arrow Connector 3"/>
        <o:r id="V:Rule6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character" w:styleId="Emphasis">
    <w:name w:val="Emphasis"/>
    <w:basedOn w:val="DefaultParagraphFont"/>
    <w:uiPriority w:val="20"/>
    <w:qFormat/>
    <w:rsid w:val="00F643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E21CD-C0B9-4794-902F-7CAD47E3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</TotalTime>
  <Pages>9</Pages>
  <Words>2401</Words>
  <Characters>13687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19</cp:revision>
  <cp:lastPrinted>2015-06-26T09:32:00Z</cp:lastPrinted>
  <dcterms:created xsi:type="dcterms:W3CDTF">2015-06-19T08:50:00Z</dcterms:created>
  <dcterms:modified xsi:type="dcterms:W3CDTF">2015-07-09T16:21:00Z</dcterms:modified>
</cp:coreProperties>
</file>